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B058F0">
        <w:rPr>
          <w:rFonts w:eastAsia="Arial Unicode MS" w:cs="Arial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A67F0C" w:rsidRPr="00A67F0C">
        <w:rPr>
          <w:rFonts w:eastAsia="Arial Unicode MS" w:cs="Arial"/>
          <w:bCs/>
          <w:sz w:val="24"/>
        </w:rPr>
        <w:t>S2-</w:t>
      </w:r>
      <w:r w:rsidR="00CD3B30">
        <w:rPr>
          <w:rFonts w:eastAsia="Arial Unicode MS" w:cs="Arial" w:hint="eastAsia"/>
          <w:bCs/>
          <w:sz w:val="24"/>
          <w:lang w:eastAsia="zh-CN"/>
        </w:rPr>
        <w:t>2301473</w:t>
      </w:r>
    </w:p>
    <w:p w:rsidR="006264C5" w:rsidRDefault="00B058F0">
      <w:pPr>
        <w:pStyle w:val="CRCoverPage"/>
        <w:outlineLvl w:val="0"/>
        <w:rPr>
          <w:b/>
          <w:sz w:val="24"/>
          <w:lang w:eastAsia="zh-CN"/>
        </w:rPr>
      </w:pPr>
      <w:r w:rsidRPr="00B058F0">
        <w:rPr>
          <w:rFonts w:eastAsia="Arial Unicode MS" w:cs="Arial"/>
          <w:b/>
          <w:bCs/>
          <w:sz w:val="24"/>
          <w:lang w:eastAsia="zh-CN"/>
        </w:rPr>
        <w:t>Jan 16 – 20, 2023,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Pr="00CD3B30" w:rsidRDefault="00CD3B3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006F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PCF support of 5GS </w:t>
            </w:r>
            <w:r w:rsidR="00006F4D">
              <w:rPr>
                <w:rFonts w:eastAsia="宋体" w:hint="eastAsia"/>
                <w:lang w:eastAsia="zh-CN"/>
              </w:rPr>
              <w:t>Packet Delay Variation</w:t>
            </w:r>
            <w:r>
              <w:rPr>
                <w:rFonts w:eastAsia="SimSun" w:hint="eastAsia"/>
                <w:lang w:eastAsia="zh-CN"/>
              </w:rPr>
              <w:t xml:space="preserve"> monitoring based on </w:t>
            </w:r>
            <w:proofErr w:type="spellStart"/>
            <w:r>
              <w:rPr>
                <w:rFonts w:eastAsia="SimSun" w:hint="eastAsia"/>
                <w:lang w:eastAsia="zh-CN"/>
              </w:rPr>
              <w:t>QoS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monitoring mechanism and </w:t>
            </w:r>
            <w:r>
              <w:rPr>
                <w:rFonts w:eastAsia="SimSun"/>
                <w:lang w:eastAsia="zh-CN"/>
              </w:rPr>
              <w:t>exposed</w:t>
            </w:r>
            <w:r>
              <w:rPr>
                <w:rFonts w:eastAsia="SimSun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880612" w:rsidRDefault="001E19A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Samsung</w:t>
            </w:r>
            <w:r w:rsidR="00880612">
              <w:rPr>
                <w:rFonts w:eastAsia="SimSun" w:hint="eastAsia"/>
                <w:lang w:eastAsia="zh-CN"/>
              </w:rPr>
              <w:t>, Nokia</w:t>
            </w:r>
            <w:r w:rsidR="004D15AB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SimSun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SimSun"/>
                <w:lang w:eastAsia="zh-CN"/>
              </w:rPr>
              <w:t xml:space="preserve"> Shanghai Bell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7B2AD4">
              <w:fldChar w:fldCharType="begin"/>
            </w:r>
            <w:r>
              <w:instrText xml:space="preserve"> DOCPROPERTY  SourceIfTsg  \* MERGEFORMAT </w:instrText>
            </w:r>
            <w:r w:rsidR="007B2AD4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7B2AD4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1E19AB">
                <w:t>1-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7B2AD4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</w:t>
            </w:r>
            <w:r w:rsidR="00006F4D">
              <w:rPr>
                <w:rFonts w:eastAsia="宋体" w:hint="eastAsia"/>
                <w:lang w:eastAsia="zh-CN"/>
              </w:rPr>
              <w:t xml:space="preserve"> i.e. Packet Delay Variation</w:t>
            </w:r>
            <w:r>
              <w:rPr>
                <w:rFonts w:hint="eastAsia"/>
                <w:lang w:eastAsia="zh-CN"/>
              </w:rPr>
              <w:t xml:space="preserve">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 w:rsidP="00006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</w:t>
            </w:r>
            <w:r w:rsidR="00006F4D">
              <w:rPr>
                <w:rFonts w:eastAsia="宋体" w:hint="eastAsia"/>
                <w:lang w:eastAsia="zh-CN"/>
              </w:rPr>
              <w:t>Packet Delay Variation</w:t>
            </w:r>
            <w:r>
              <w:rPr>
                <w:rFonts w:hint="eastAsia"/>
                <w:lang w:eastAsia="zh-CN"/>
              </w:rPr>
              <w:t xml:space="preserve">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006F4D" w:rsidRDefault="001E19A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AF cannot get the </w:t>
            </w:r>
            <w:r w:rsidR="00006F4D">
              <w:rPr>
                <w:rFonts w:eastAsia="宋体" w:hint="eastAsia"/>
                <w:lang w:eastAsia="zh-CN"/>
              </w:rPr>
              <w:t>Packet Delay Variation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B058F0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SimSun"/>
          <w:lang w:eastAsia="zh-CN"/>
        </w:rPr>
        <w:sectPr w:rsidR="006264C5" w:rsidRPr="00D7210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SimSun"/>
          <w:lang w:eastAsia="zh-CN"/>
        </w:rPr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2"/>
    <w:bookmarkEnd w:id="3"/>
    <w:bookmarkEnd w:id="4"/>
    <w:bookmarkEnd w:id="5"/>
    <w:bookmarkEnd w:id="6"/>
    <w:bookmarkEnd w:id="7"/>
    <w:bookmarkEnd w:id="8"/>
    <w:p w:rsidR="00F25B21" w:rsidRPr="00F25B21" w:rsidRDefault="00F25B21" w:rsidP="00B16DB5">
      <w:pPr>
        <w:pStyle w:val="EX"/>
        <w:rPr>
          <w:rFonts w:eastAsia="SimSun"/>
          <w:lang w:eastAsia="zh-CN"/>
        </w:rPr>
      </w:pPr>
    </w:p>
    <w:p w:rsidR="006264C5" w:rsidRPr="00B66A9D" w:rsidRDefault="001E19AB">
      <w:pPr>
        <w:pStyle w:val="3"/>
        <w:rPr>
          <w:rFonts w:eastAsia="SimSun"/>
          <w:lang w:eastAsia="zh-CN"/>
        </w:rPr>
      </w:pPr>
      <w:bookmarkStart w:id="9" w:name="_Toc51769125"/>
      <w:bookmarkStart w:id="10" w:name="_Toc11137165"/>
      <w:bookmarkStart w:id="11" w:name="_Toc27846628"/>
      <w:bookmarkStart w:id="12" w:name="_Toc36187756"/>
      <w:bookmarkStart w:id="13" w:name="_Toc59095475"/>
      <w:bookmarkStart w:id="14" w:name="_Toc27846554"/>
      <w:bookmarkStart w:id="15" w:name="_Toc20149834"/>
      <w:bookmarkStart w:id="16" w:name="_Toc47342502"/>
      <w:bookmarkStart w:id="17" w:name="_Toc59095553"/>
      <w:bookmarkStart w:id="18" w:name="_Toc51769202"/>
      <w:bookmarkStart w:id="19" w:name="_Toc45183583"/>
      <w:bookmarkStart w:id="20" w:name="_Toc47342425"/>
      <w:bookmarkStart w:id="21" w:name="_Toc45183660"/>
      <w:bookmarkStart w:id="22" w:name="_Toc5026447"/>
      <w:bookmarkStart w:id="23" w:name="_Toc36187679"/>
      <w:bookmarkStart w:id="24" w:name="_Toc20149762"/>
      <w:r>
        <w:rPr>
          <w:rFonts w:hint="eastAsia"/>
        </w:rPr>
        <w:t>5</w:t>
      </w:r>
      <w:r>
        <w:t>.</w:t>
      </w:r>
      <w:r w:rsidR="009852BF">
        <w:t>37</w:t>
      </w:r>
      <w:proofErr w:type="gramStart"/>
      <w:r>
        <w:t>.</w:t>
      </w:r>
      <w:r w:rsidR="00461254">
        <w:rPr>
          <w:rFonts w:hint="eastAsia"/>
          <w:lang w:eastAsia="zh-CN"/>
        </w:rPr>
        <w:t>X</w:t>
      </w:r>
      <w:proofErr w:type="gramEnd"/>
      <w:r w:rsidR="009852BF">
        <w:rPr>
          <w:lang w:eastAsia="zh-CN"/>
        </w:rPr>
        <w:tab/>
      </w:r>
      <w:r w:rsidR="009852BF">
        <w:rPr>
          <w:lang w:eastAsia="zh-CN"/>
        </w:rPr>
        <w:tab/>
      </w:r>
      <w:r>
        <w:t xml:space="preserve"> </w:t>
      </w:r>
      <w:r w:rsidR="00FF2C4A">
        <w:rPr>
          <w:rFonts w:eastAsia="SimSun" w:hint="eastAsia"/>
          <w:lang w:eastAsia="zh-CN"/>
        </w:rPr>
        <w:t xml:space="preserve">5GS </w:t>
      </w:r>
      <w:r w:rsidR="00E94B3F">
        <w:rPr>
          <w:rFonts w:eastAsia="SimSun"/>
          <w:lang w:eastAsia="zh-CN"/>
        </w:rPr>
        <w:t xml:space="preserve">Packet Delay </w:t>
      </w:r>
      <w:r w:rsidR="00295E04">
        <w:rPr>
          <w:rFonts w:eastAsia="宋体" w:hint="eastAsia"/>
          <w:lang w:eastAsia="zh-CN"/>
        </w:rPr>
        <w:t>V</w:t>
      </w:r>
      <w:r w:rsidR="00295E04" w:rsidRPr="00295E04">
        <w:rPr>
          <w:rFonts w:eastAsia="SimSun"/>
          <w:lang w:eastAsia="zh-CN"/>
        </w:rPr>
        <w:t>ariation</w:t>
      </w:r>
      <w:r w:rsidR="00295E04" w:rsidRPr="00295E04" w:rsidDel="00295E04">
        <w:rPr>
          <w:rFonts w:eastAsia="SimSun"/>
          <w:lang w:eastAsia="zh-CN"/>
        </w:rPr>
        <w:t xml:space="preserve"> </w:t>
      </w:r>
      <w:r>
        <w:t>monitoring</w:t>
      </w:r>
      <w:r w:rsidR="00B66A9D">
        <w:rPr>
          <w:rFonts w:eastAsia="SimSun" w:hint="eastAsia"/>
          <w:lang w:eastAsia="zh-CN"/>
        </w:rPr>
        <w:t xml:space="preserve"> and reporting</w:t>
      </w:r>
    </w:p>
    <w:p w:rsidR="00101CB4" w:rsidRPr="001F10A5" w:rsidRDefault="00A870E4">
      <w:pPr>
        <w:rPr>
          <w:rFonts w:eastAsia="SimSun"/>
          <w:lang w:eastAsia="zh-CN"/>
        </w:rPr>
      </w:pPr>
      <w:r w:rsidRPr="001F10A5">
        <w:rPr>
          <w:rFonts w:eastAsia="SimSun"/>
          <w:lang w:eastAsia="zh-CN"/>
        </w:rPr>
        <w:t xml:space="preserve">5GS </w:t>
      </w:r>
      <w:r w:rsidR="00323F9B" w:rsidRPr="001F10A5">
        <w:rPr>
          <w:rFonts w:eastAsia="SimSun"/>
          <w:lang w:eastAsia="zh-CN"/>
        </w:rPr>
        <w:t xml:space="preserve">Packet Delay </w:t>
      </w:r>
      <w:r w:rsidR="00295E04" w:rsidRPr="001F10A5">
        <w:rPr>
          <w:rFonts w:eastAsia="SimSun"/>
          <w:lang w:eastAsia="zh-CN"/>
        </w:rPr>
        <w:t>Variation</w:t>
      </w:r>
      <w:r w:rsidRPr="001F10A5">
        <w:rPr>
          <w:rFonts w:eastAsia="SimSun"/>
          <w:lang w:eastAsia="zh-CN"/>
        </w:rPr>
        <w:t xml:space="preserve"> means the </w:t>
      </w:r>
      <w:r w:rsidR="00295E04" w:rsidRPr="001F10A5">
        <w:rPr>
          <w:rFonts w:eastAsia="宋体" w:hint="eastAsia"/>
          <w:lang w:eastAsia="zh-CN"/>
        </w:rPr>
        <w:t>v</w:t>
      </w:r>
      <w:r w:rsidR="00295E04" w:rsidRPr="001F10A5">
        <w:rPr>
          <w:rFonts w:eastAsia="SimSun"/>
          <w:lang w:eastAsia="zh-CN"/>
        </w:rPr>
        <w:t>ariation</w:t>
      </w:r>
      <w:r w:rsidRPr="001F10A5">
        <w:rPr>
          <w:rFonts w:eastAsia="SimSun"/>
          <w:lang w:eastAsia="zh-CN"/>
        </w:rPr>
        <w:t xml:space="preserve"> of </w:t>
      </w:r>
      <w:r w:rsidR="00803BCE" w:rsidRPr="001F10A5">
        <w:rPr>
          <w:rFonts w:eastAsia="SimSun"/>
          <w:lang w:eastAsia="zh-CN"/>
        </w:rPr>
        <w:t xml:space="preserve">UL/DL </w:t>
      </w:r>
      <w:r w:rsidRPr="001F10A5">
        <w:t xml:space="preserve">packet delay </w:t>
      </w:r>
      <w:r w:rsidR="001C1CBB" w:rsidRPr="001F10A5">
        <w:t xml:space="preserve">measurements </w:t>
      </w:r>
      <w:r w:rsidRPr="001F10A5">
        <w:t>between UE and PSA</w:t>
      </w:r>
      <w:r w:rsidRPr="001F10A5">
        <w:rPr>
          <w:rFonts w:eastAsia="SimSun"/>
          <w:lang w:eastAsia="zh-CN"/>
        </w:rPr>
        <w:t>.</w:t>
      </w:r>
      <w:r w:rsidRPr="001F10A5">
        <w:t xml:space="preserve"> </w:t>
      </w:r>
      <w:r w:rsidRPr="001F10A5">
        <w:rPr>
          <w:rFonts w:eastAsia="SimSun"/>
          <w:lang w:eastAsia="zh-CN"/>
        </w:rPr>
        <w:t xml:space="preserve">AF may send the requirement for </w:t>
      </w:r>
      <w:r w:rsidR="00323F9B" w:rsidRPr="001F10A5">
        <w:rPr>
          <w:rFonts w:eastAsia="SimSun"/>
          <w:lang w:eastAsia="zh-CN"/>
        </w:rPr>
        <w:t xml:space="preserve">Packet Delay </w:t>
      </w:r>
      <w:r w:rsidR="00295E04" w:rsidRPr="001F10A5">
        <w:rPr>
          <w:rFonts w:eastAsia="SimSun"/>
          <w:lang w:eastAsia="zh-CN"/>
        </w:rPr>
        <w:t>Variation</w:t>
      </w:r>
      <w:r w:rsidRPr="001F10A5">
        <w:rPr>
          <w:rFonts w:eastAsia="SimSun"/>
          <w:lang w:eastAsia="zh-CN"/>
        </w:rPr>
        <w:t xml:space="preserve"> monitoring</w:t>
      </w:r>
      <w:r w:rsidR="00E720A5" w:rsidRPr="001F10A5">
        <w:rPr>
          <w:rFonts w:eastAsia="SimSun" w:hint="eastAsia"/>
          <w:lang w:eastAsia="zh-CN"/>
        </w:rPr>
        <w:t xml:space="preserve"> </w:t>
      </w:r>
      <w:r w:rsidR="009852BF" w:rsidRPr="001F10A5">
        <w:rPr>
          <w:rFonts w:eastAsia="SimSun"/>
          <w:lang w:eastAsia="zh-CN"/>
        </w:rPr>
        <w:t>to 5GS</w:t>
      </w:r>
      <w:r w:rsidR="00FF2C4A" w:rsidRPr="001F10A5">
        <w:rPr>
          <w:rFonts w:eastAsia="SimSun" w:hint="eastAsia"/>
          <w:lang w:eastAsia="zh-CN"/>
        </w:rPr>
        <w:t>.</w:t>
      </w:r>
      <w:r w:rsidR="001E19AB" w:rsidRPr="001F10A5">
        <w:rPr>
          <w:rFonts w:eastAsia="SimSun" w:hint="eastAsia"/>
          <w:lang w:eastAsia="zh-CN"/>
        </w:rPr>
        <w:t xml:space="preserve"> </w:t>
      </w:r>
      <w:r w:rsidR="005929AC" w:rsidRPr="001F10A5">
        <w:rPr>
          <w:rFonts w:eastAsia="SimSun" w:hint="eastAsia"/>
          <w:lang w:eastAsia="zh-CN"/>
        </w:rPr>
        <w:t>B</w:t>
      </w:r>
      <w:r w:rsidR="001E19AB" w:rsidRPr="001F10A5">
        <w:rPr>
          <w:rFonts w:eastAsia="SimSun" w:hint="eastAsia"/>
          <w:lang w:eastAsia="zh-CN"/>
        </w:rPr>
        <w:t>ased on</w:t>
      </w:r>
      <w:r w:rsidR="001E19AB" w:rsidRPr="001F10A5">
        <w:rPr>
          <w:rFonts w:eastAsia="SimSun"/>
        </w:rPr>
        <w:t xml:space="preserve"> </w:t>
      </w:r>
      <w:r w:rsidR="000014F1" w:rsidRPr="001F10A5">
        <w:rPr>
          <w:rFonts w:eastAsia="SimSun" w:hint="eastAsia"/>
          <w:lang w:eastAsia="zh-CN"/>
        </w:rPr>
        <w:t xml:space="preserve">the </w:t>
      </w:r>
      <w:proofErr w:type="spellStart"/>
      <w:r w:rsidR="001E19AB" w:rsidRPr="001F10A5">
        <w:rPr>
          <w:rFonts w:eastAsia="SimSun"/>
        </w:rPr>
        <w:t>QoS</w:t>
      </w:r>
      <w:proofErr w:type="spellEnd"/>
      <w:r w:rsidR="001E19AB" w:rsidRPr="001F10A5">
        <w:rPr>
          <w:rFonts w:eastAsia="SimSun"/>
        </w:rPr>
        <w:t xml:space="preserve"> monitoring</w:t>
      </w:r>
      <w:r w:rsidR="005929AC" w:rsidRPr="001F10A5">
        <w:t xml:space="preserve"> </w:t>
      </w:r>
      <w:r w:rsidR="005929AC" w:rsidRPr="001F10A5">
        <w:rPr>
          <w:rFonts w:eastAsia="SimSun" w:hint="eastAsia"/>
          <w:lang w:eastAsia="zh-CN"/>
        </w:rPr>
        <w:t>mechanism</w:t>
      </w:r>
      <w:r w:rsidR="005929AC" w:rsidRPr="001F10A5">
        <w:t xml:space="preserve"> </w:t>
      </w:r>
      <w:r w:rsidR="005929AC" w:rsidRPr="001F10A5">
        <w:rPr>
          <w:rFonts w:eastAsia="SimSun" w:hint="eastAsia"/>
          <w:lang w:eastAsia="zh-CN"/>
        </w:rPr>
        <w:t>described</w:t>
      </w:r>
      <w:r w:rsidR="005929AC" w:rsidRPr="001F10A5">
        <w:t xml:space="preserve"> in clause 5.33.3</w:t>
      </w:r>
      <w:r w:rsidR="005929AC" w:rsidRPr="001F10A5">
        <w:rPr>
          <w:rFonts w:eastAsia="SimSun" w:hint="eastAsia"/>
          <w:lang w:eastAsia="zh-CN"/>
        </w:rPr>
        <w:t xml:space="preserve">, </w:t>
      </w:r>
      <w:r w:rsidR="000014F1" w:rsidRPr="001F10A5">
        <w:rPr>
          <w:rFonts w:eastAsia="SimSun" w:hint="eastAsia"/>
          <w:lang w:eastAsia="zh-CN"/>
        </w:rPr>
        <w:t xml:space="preserve">the </w:t>
      </w:r>
      <w:r w:rsidR="00FF2C4A" w:rsidRPr="001F10A5">
        <w:rPr>
          <w:rFonts w:eastAsia="SimSun" w:hint="eastAsia"/>
          <w:lang w:eastAsia="zh-CN"/>
        </w:rPr>
        <w:t>5GS transmis</w:t>
      </w:r>
      <w:r w:rsidR="00366052" w:rsidRPr="001F10A5">
        <w:rPr>
          <w:rFonts w:eastAsia="SimSun" w:hint="eastAsia"/>
          <w:lang w:eastAsia="zh-CN"/>
        </w:rPr>
        <w:t xml:space="preserve">sion </w:t>
      </w:r>
      <w:r w:rsidR="00323F9B" w:rsidRPr="001F10A5">
        <w:rPr>
          <w:rFonts w:eastAsia="SimSun"/>
          <w:lang w:eastAsia="zh-CN"/>
        </w:rPr>
        <w:t xml:space="preserve">packet delay </w:t>
      </w:r>
      <w:r w:rsidR="00295E04" w:rsidRPr="001F10A5">
        <w:rPr>
          <w:rFonts w:eastAsia="SimSun"/>
          <w:lang w:eastAsia="zh-CN"/>
        </w:rPr>
        <w:t>variation</w:t>
      </w:r>
      <w:r w:rsidR="00366052" w:rsidRPr="001F10A5">
        <w:rPr>
          <w:rFonts w:eastAsia="SimSun" w:hint="eastAsia"/>
          <w:lang w:eastAsia="zh-CN"/>
        </w:rPr>
        <w:t xml:space="preserve"> is calculated or </w:t>
      </w:r>
      <w:r w:rsidR="00FF2C4A" w:rsidRPr="001F10A5">
        <w:rPr>
          <w:rFonts w:eastAsia="SimSun" w:hint="eastAsia"/>
          <w:lang w:eastAsia="zh-CN"/>
        </w:rPr>
        <w:t>monitored by</w:t>
      </w:r>
      <w:r w:rsidR="001E19AB" w:rsidRPr="001F10A5">
        <w:rPr>
          <w:rFonts w:eastAsia="SimSun"/>
        </w:rPr>
        <w:t xml:space="preserve"> PCF </w:t>
      </w:r>
      <w:r w:rsidR="005929AC" w:rsidRPr="001F10A5">
        <w:rPr>
          <w:rFonts w:eastAsia="SimSun" w:hint="eastAsia"/>
          <w:lang w:eastAsia="zh-CN"/>
        </w:rPr>
        <w:t>and then</w:t>
      </w:r>
      <w:r w:rsidR="00FF2C4A" w:rsidRPr="001F10A5">
        <w:rPr>
          <w:rFonts w:eastAsia="SimSun" w:hint="eastAsia"/>
          <w:lang w:eastAsia="zh-CN"/>
        </w:rPr>
        <w:t xml:space="preserve"> </w:t>
      </w:r>
      <w:r w:rsidR="00FF2C4A" w:rsidRPr="001F10A5">
        <w:rPr>
          <w:rFonts w:eastAsia="SimSun"/>
        </w:rPr>
        <w:t>report</w:t>
      </w:r>
      <w:r w:rsidR="00977991" w:rsidRPr="001F10A5">
        <w:rPr>
          <w:rFonts w:eastAsia="SimSun"/>
          <w:lang w:eastAsia="zh-CN"/>
        </w:rPr>
        <w:t>ed</w:t>
      </w:r>
      <w:r w:rsidR="00B06F80">
        <w:rPr>
          <w:rFonts w:eastAsia="宋体" w:hint="eastAsia"/>
          <w:lang w:eastAsia="zh-CN"/>
        </w:rPr>
        <w:t xml:space="preserve"> </w:t>
      </w:r>
      <w:r w:rsidR="001E19AB" w:rsidRPr="001F10A5">
        <w:rPr>
          <w:rFonts w:eastAsia="SimSun"/>
        </w:rPr>
        <w:t>to AF.</w:t>
      </w:r>
      <w:r w:rsidR="005929AC" w:rsidRPr="001F10A5">
        <w:rPr>
          <w:rFonts w:eastAsia="SimSun" w:hint="eastAsia"/>
          <w:lang w:eastAsia="zh-CN"/>
        </w:rPr>
        <w:t xml:space="preserve"> The</w:t>
      </w:r>
      <w:r w:rsidR="001E19AB" w:rsidRPr="001F10A5">
        <w:t xml:space="preserve"> </w:t>
      </w:r>
      <w:r w:rsidR="00B06F80" w:rsidRPr="001F10A5">
        <w:rPr>
          <w:rFonts w:eastAsia="SimSun"/>
          <w:lang w:eastAsia="zh-CN"/>
        </w:rPr>
        <w:t>Packet Delay Variation</w:t>
      </w:r>
      <w:r w:rsidR="00B06F80" w:rsidRPr="001F10A5">
        <w:rPr>
          <w:lang w:eastAsia="zh-CN"/>
        </w:rPr>
        <w:t xml:space="preserve"> </w:t>
      </w:r>
      <w:r w:rsidR="00977991" w:rsidRPr="001F10A5">
        <w:rPr>
          <w:lang w:eastAsia="zh-CN"/>
        </w:rPr>
        <w:t>requirements</w:t>
      </w:r>
      <w:r w:rsidR="005929AC" w:rsidRPr="001F10A5">
        <w:rPr>
          <w:rFonts w:eastAsia="SimSun" w:hint="eastAsia"/>
          <w:lang w:eastAsia="zh-CN"/>
        </w:rPr>
        <w:t xml:space="preserve"> from AF</w:t>
      </w:r>
      <w:r w:rsidR="001E19AB" w:rsidRPr="001F10A5">
        <w:t xml:space="preserve"> to PCF </w:t>
      </w:r>
      <w:r w:rsidR="005929AC" w:rsidRPr="001F10A5">
        <w:rPr>
          <w:rFonts w:eastAsia="SimSun" w:hint="eastAsia"/>
          <w:lang w:eastAsia="zh-CN"/>
        </w:rPr>
        <w:t>include</w:t>
      </w:r>
      <w:r w:rsidR="000014F1" w:rsidRPr="001F10A5">
        <w:rPr>
          <w:rFonts w:eastAsia="SimSun" w:hint="eastAsia"/>
          <w:lang w:eastAsia="zh-CN"/>
        </w:rPr>
        <w:t xml:space="preserve"> the </w:t>
      </w:r>
      <w:r w:rsidR="001E19AB" w:rsidRPr="001F10A5">
        <w:t>measurement period</w:t>
      </w:r>
      <w:r w:rsidR="001F5A5A" w:rsidRPr="001F10A5">
        <w:t xml:space="preserve">, </w:t>
      </w:r>
      <w:r w:rsidR="00344134" w:rsidRPr="001F10A5">
        <w:t>measurement type (UL</w:t>
      </w:r>
      <w:r w:rsidR="002B761D" w:rsidRPr="001F10A5">
        <w:rPr>
          <w:rFonts w:eastAsia="宋体" w:hint="eastAsia"/>
          <w:lang w:eastAsia="zh-CN"/>
        </w:rPr>
        <w:t xml:space="preserve"> or </w:t>
      </w:r>
      <w:r w:rsidR="00344134" w:rsidRPr="001F10A5">
        <w:t>DL</w:t>
      </w:r>
      <w:proofErr w:type="gramStart"/>
      <w:r w:rsidR="00344134" w:rsidRPr="001F10A5">
        <w:t>)</w:t>
      </w:r>
      <w:r w:rsidR="001E19AB" w:rsidRPr="001F10A5">
        <w:t>and</w:t>
      </w:r>
      <w:proofErr w:type="gramEnd"/>
      <w:r w:rsidR="001E19AB" w:rsidRPr="001F10A5">
        <w:t xml:space="preserve"> report frequency</w:t>
      </w:r>
      <w:r w:rsidR="00FF2C4A" w:rsidRPr="001F10A5">
        <w:rPr>
          <w:rFonts w:eastAsia="SimSun" w:hint="eastAsia"/>
          <w:lang w:eastAsia="zh-CN"/>
        </w:rPr>
        <w:t xml:space="preserve"> as described in</w:t>
      </w:r>
      <w:r w:rsidR="001E19AB" w:rsidRPr="001F10A5">
        <w:t xml:space="preserve"> TS 23.503 [12] clause 6.1.3.</w:t>
      </w:r>
      <w:r w:rsidR="00FF2C4A" w:rsidRPr="001F10A5">
        <w:rPr>
          <w:rFonts w:eastAsia="SimSun" w:hint="eastAsia"/>
          <w:lang w:eastAsia="zh-CN"/>
        </w:rPr>
        <w:t>xx</w:t>
      </w:r>
      <w:r w:rsidR="001E19AB" w:rsidRPr="001F10A5">
        <w:t>.</w:t>
      </w:r>
      <w:r w:rsidR="005929AC" w:rsidRPr="001F10A5">
        <w:rPr>
          <w:rFonts w:eastAsia="SimSun" w:hint="eastAsia"/>
          <w:lang w:eastAsia="zh-CN"/>
        </w:rPr>
        <w:t xml:space="preserve"> </w:t>
      </w:r>
    </w:p>
    <w:p w:rsidR="006264C5" w:rsidRPr="001F10A5" w:rsidRDefault="001E19AB">
      <w:pPr>
        <w:rPr>
          <w:rFonts w:eastAsia="SimSun"/>
          <w:lang w:eastAsia="zh-CN"/>
        </w:rPr>
      </w:pPr>
      <w:r w:rsidRPr="001F10A5">
        <w:t xml:space="preserve">When PCF </w:t>
      </w:r>
      <w:r w:rsidR="005929AC" w:rsidRPr="001F10A5">
        <w:rPr>
          <w:rFonts w:eastAsia="SimSun" w:hint="eastAsia"/>
          <w:lang w:eastAsia="zh-CN"/>
        </w:rPr>
        <w:t>gets</w:t>
      </w:r>
      <w:r w:rsidRPr="001F10A5">
        <w:t xml:space="preserve"> the </w:t>
      </w:r>
      <w:r w:rsidR="002E5072" w:rsidRPr="001F10A5">
        <w:rPr>
          <w:rFonts w:eastAsia="SimSun"/>
          <w:lang w:eastAsia="zh-CN"/>
        </w:rPr>
        <w:t>Packet Delay Variation</w:t>
      </w:r>
      <w:r w:rsidR="002E5072" w:rsidRPr="001F10A5">
        <w:t xml:space="preserve"> </w:t>
      </w:r>
      <w:r w:rsidRPr="001F10A5">
        <w:t>requirement</w:t>
      </w:r>
      <w:r w:rsidR="005929AC" w:rsidRPr="001F10A5">
        <w:rPr>
          <w:rFonts w:eastAsia="SimSun" w:hint="eastAsia"/>
          <w:lang w:eastAsia="zh-CN"/>
        </w:rPr>
        <w:t xml:space="preserve">, </w:t>
      </w:r>
      <w:r w:rsidRPr="001F10A5">
        <w:t>the</w:t>
      </w:r>
      <w:r w:rsidR="00B66A9D" w:rsidRPr="001F10A5">
        <w:rPr>
          <w:rFonts w:eastAsia="SimSun" w:hint="eastAsia"/>
          <w:lang w:eastAsia="zh-CN"/>
        </w:rPr>
        <w:t xml:space="preserve"> related</w:t>
      </w:r>
      <w:r w:rsidR="00101CB4" w:rsidRPr="001F10A5">
        <w:t xml:space="preserve"> </w:t>
      </w:r>
      <w:proofErr w:type="spellStart"/>
      <w:r w:rsidR="00101CB4" w:rsidRPr="001F10A5">
        <w:t>QoS</w:t>
      </w:r>
      <w:proofErr w:type="spellEnd"/>
      <w:r w:rsidR="00101CB4" w:rsidRPr="001F10A5">
        <w:t xml:space="preserve"> </w:t>
      </w:r>
      <w:r w:rsidR="00101CB4" w:rsidRPr="001F10A5">
        <w:rPr>
          <w:rFonts w:eastAsia="SimSun" w:hint="eastAsia"/>
          <w:lang w:eastAsia="zh-CN"/>
        </w:rPr>
        <w:t>m</w:t>
      </w:r>
      <w:r w:rsidRPr="001F10A5">
        <w:t xml:space="preserve">onitoring policy </w:t>
      </w:r>
      <w:r w:rsidR="000014F1" w:rsidRPr="001F10A5">
        <w:rPr>
          <w:rFonts w:eastAsia="SimSun" w:hint="eastAsia"/>
          <w:lang w:eastAsia="zh-CN"/>
        </w:rPr>
        <w:t>is</w:t>
      </w:r>
      <w:r w:rsidR="005929AC" w:rsidRPr="001F10A5">
        <w:rPr>
          <w:rFonts w:eastAsia="SimSun" w:hint="eastAsia"/>
          <w:lang w:eastAsia="zh-CN"/>
        </w:rPr>
        <w:t xml:space="preserve"> generated </w:t>
      </w:r>
      <w:r w:rsidRPr="001F10A5">
        <w:t>for a service data flow.</w:t>
      </w:r>
      <w:r w:rsidR="005929AC" w:rsidRPr="001F10A5">
        <w:rPr>
          <w:rFonts w:eastAsia="SimSun" w:hint="eastAsia"/>
          <w:lang w:eastAsia="zh-CN"/>
        </w:rPr>
        <w:t xml:space="preserve"> Then PCF triggers the</w:t>
      </w:r>
      <w:r w:rsidRPr="001F10A5">
        <w:rPr>
          <w:rFonts w:hint="eastAsia"/>
        </w:rPr>
        <w:t xml:space="preserve"> </w:t>
      </w:r>
      <w:proofErr w:type="spellStart"/>
      <w:r w:rsidRPr="001F10A5">
        <w:rPr>
          <w:rFonts w:hint="eastAsia"/>
        </w:rPr>
        <w:t>QoS</w:t>
      </w:r>
      <w:proofErr w:type="spellEnd"/>
      <w:r w:rsidRPr="001F10A5">
        <w:rPr>
          <w:rFonts w:hint="eastAsia"/>
        </w:rPr>
        <w:t xml:space="preserve"> monitoring pr</w:t>
      </w:r>
      <w:r w:rsidR="00B66A9D" w:rsidRPr="001F10A5">
        <w:rPr>
          <w:rFonts w:hint="eastAsia"/>
        </w:rPr>
        <w:t xml:space="preserve">ocedure, </w:t>
      </w:r>
      <w:r w:rsidR="005929AC" w:rsidRPr="001F10A5">
        <w:rPr>
          <w:rFonts w:eastAsia="SimSun" w:hint="eastAsia"/>
          <w:lang w:eastAsia="zh-CN"/>
        </w:rPr>
        <w:t xml:space="preserve">and gets </w:t>
      </w:r>
      <w:r w:rsidR="00B66A9D" w:rsidRPr="001F10A5">
        <w:rPr>
          <w:rFonts w:hint="eastAsia"/>
        </w:rPr>
        <w:t xml:space="preserve">the </w:t>
      </w:r>
      <w:r w:rsidR="00B66A9D" w:rsidRPr="001F10A5">
        <w:t>UL/DL packet delay</w:t>
      </w:r>
      <w:r w:rsidR="005929AC" w:rsidRPr="001F10A5">
        <w:rPr>
          <w:rFonts w:eastAsia="SimSun" w:hint="eastAsia"/>
          <w:lang w:eastAsia="zh-CN"/>
        </w:rPr>
        <w:t xml:space="preserve"> from SMF</w:t>
      </w:r>
      <w:r w:rsidRPr="001F10A5">
        <w:rPr>
          <w:rFonts w:hint="eastAsia"/>
        </w:rPr>
        <w:t xml:space="preserve">. </w:t>
      </w:r>
      <w:r w:rsidRPr="001F10A5">
        <w:t>PCF may</w:t>
      </w:r>
      <w:r w:rsidR="00B66A9D" w:rsidRPr="001F10A5">
        <w:rPr>
          <w:rFonts w:eastAsia="SimSun" w:hint="eastAsia"/>
          <w:lang w:eastAsia="zh-CN"/>
        </w:rPr>
        <w:t xml:space="preserve"> calculate the 5GS </w:t>
      </w:r>
      <w:r w:rsidR="003C3D19" w:rsidRPr="001F10A5">
        <w:rPr>
          <w:rFonts w:eastAsia="SimSun"/>
          <w:lang w:eastAsia="zh-CN"/>
        </w:rPr>
        <w:t>Packet Delay Variation</w:t>
      </w:r>
      <w:r w:rsidR="00E720A5" w:rsidRPr="001F10A5">
        <w:rPr>
          <w:rFonts w:eastAsia="SimSun" w:hint="eastAsia"/>
          <w:lang w:eastAsia="zh-CN"/>
        </w:rPr>
        <w:t xml:space="preserve"> between UE to PSA UPF</w:t>
      </w:r>
      <w:r w:rsidR="00B66A9D" w:rsidRPr="001F10A5">
        <w:rPr>
          <w:rFonts w:eastAsia="SimSun" w:hint="eastAsia"/>
          <w:lang w:eastAsia="zh-CN"/>
        </w:rPr>
        <w:t xml:space="preserve"> based on </w:t>
      </w:r>
      <w:r w:rsidR="00A870E4" w:rsidRPr="001F10A5">
        <w:rPr>
          <w:rFonts w:eastAsia="SimSun"/>
          <w:lang w:eastAsia="zh-CN"/>
        </w:rPr>
        <w:t>the UL/DL packet delay values</w:t>
      </w:r>
      <w:r w:rsidRPr="001F10A5">
        <w:rPr>
          <w:rFonts w:hint="eastAsia"/>
        </w:rPr>
        <w:t xml:space="preserve"> </w:t>
      </w:r>
      <w:r w:rsidRPr="001F10A5">
        <w:t xml:space="preserve">and then </w:t>
      </w:r>
      <w:r w:rsidR="000222BA" w:rsidRPr="001F10A5">
        <w:rPr>
          <w:rFonts w:eastAsia="SimSun" w:hint="eastAsia"/>
          <w:lang w:eastAsia="zh-CN"/>
        </w:rPr>
        <w:t>reports</w:t>
      </w:r>
      <w:r w:rsidRPr="001F10A5">
        <w:t xml:space="preserve"> the value to AF</w:t>
      </w:r>
      <w:r w:rsidR="009B363F" w:rsidRPr="001F10A5">
        <w:rPr>
          <w:rFonts w:eastAsia="SimSun" w:hint="eastAsia"/>
          <w:lang w:eastAsia="zh-CN"/>
        </w:rPr>
        <w:t>/NEF</w:t>
      </w:r>
      <w:r w:rsidRPr="001F10A5">
        <w:t>.</w:t>
      </w:r>
    </w:p>
    <w:p w:rsidR="00E720A5" w:rsidRPr="001F10A5" w:rsidRDefault="00A870E4" w:rsidP="002A20AC">
      <w:pPr>
        <w:pStyle w:val="NO"/>
        <w:rPr>
          <w:rFonts w:eastAsia="SimSun"/>
          <w:lang w:eastAsia="zh-CN"/>
        </w:rPr>
      </w:pPr>
      <w:r w:rsidRPr="001F10A5">
        <w:rPr>
          <w:rFonts w:eastAsia="SimSun"/>
          <w:lang w:eastAsia="zh-CN"/>
        </w:rPr>
        <w:t xml:space="preserve">NOTE: By implementation, the PCF calculates the 5GS transmission </w:t>
      </w:r>
      <w:r w:rsidR="009F447A" w:rsidRPr="001F10A5">
        <w:rPr>
          <w:rFonts w:eastAsia="SimSun"/>
          <w:lang w:eastAsia="zh-CN"/>
        </w:rPr>
        <w:t>Packet Delay Variation</w:t>
      </w:r>
      <w:r w:rsidRPr="001F10A5">
        <w:rPr>
          <w:rFonts w:eastAsia="SimSun"/>
          <w:lang w:eastAsia="zh-CN"/>
        </w:rPr>
        <w:t xml:space="preserve"> based on </w:t>
      </w:r>
      <w:proofErr w:type="spellStart"/>
      <w:r w:rsidR="003E6D8A" w:rsidRPr="001F10A5">
        <w:rPr>
          <w:rFonts w:eastAsia="SimSun"/>
          <w:lang w:eastAsia="zh-CN"/>
        </w:rPr>
        <w:t>QoS</w:t>
      </w:r>
      <w:proofErr w:type="spellEnd"/>
      <w:r w:rsidR="003E6D8A" w:rsidRPr="001F10A5">
        <w:rPr>
          <w:rFonts w:eastAsia="SimSun"/>
          <w:lang w:eastAsia="zh-CN"/>
        </w:rPr>
        <w:t xml:space="preserve"> monitoring report of </w:t>
      </w:r>
      <w:r w:rsidRPr="001F10A5">
        <w:rPr>
          <w:rFonts w:eastAsia="SimSun"/>
          <w:lang w:eastAsia="zh-CN"/>
        </w:rPr>
        <w:t>packet delay values.</w:t>
      </w:r>
    </w:p>
    <w:p w:rsidR="00A95B0F" w:rsidRPr="00827F1F" w:rsidRDefault="009C53DE" w:rsidP="001F10A5">
      <w:pPr>
        <w:pStyle w:val="EditorsNote"/>
        <w:rPr>
          <w:rFonts w:eastAsia="宋体"/>
          <w:lang w:eastAsia="zh-CN"/>
        </w:rPr>
      </w:pPr>
      <w:r w:rsidRPr="001F10A5">
        <w:rPr>
          <w:rFonts w:eastAsia="SimSun"/>
          <w:lang w:eastAsia="zh-CN"/>
        </w:rPr>
        <w:t xml:space="preserve">Editor’s Note: Whether all </w:t>
      </w:r>
      <w:proofErr w:type="spellStart"/>
      <w:r w:rsidRPr="001F10A5">
        <w:rPr>
          <w:rFonts w:eastAsia="SimSun"/>
          <w:lang w:eastAsia="zh-CN"/>
        </w:rPr>
        <w:t>QoS</w:t>
      </w:r>
      <w:proofErr w:type="spellEnd"/>
      <w:r w:rsidRPr="001F10A5">
        <w:rPr>
          <w:rFonts w:eastAsia="SimSun"/>
          <w:lang w:eastAsia="zh-CN"/>
        </w:rPr>
        <w:t xml:space="preserve"> monitoring needs can be addressed with the limitation of one </w:t>
      </w:r>
      <w:proofErr w:type="spellStart"/>
      <w:r w:rsidRPr="001F10A5">
        <w:rPr>
          <w:rFonts w:eastAsia="SimSun"/>
          <w:lang w:eastAsia="zh-CN"/>
        </w:rPr>
        <w:t>QoS</w:t>
      </w:r>
      <w:proofErr w:type="spellEnd"/>
      <w:r w:rsidRPr="001F10A5">
        <w:rPr>
          <w:rFonts w:eastAsia="SimSun"/>
          <w:lang w:eastAsia="zh-CN"/>
        </w:rPr>
        <w:t xml:space="preserve"> Monitoring control information per PCC rule is FFS</w:t>
      </w:r>
      <w:r w:rsidR="00827F1F">
        <w:rPr>
          <w:rFonts w:eastAsia="宋体" w:hint="eastAsia"/>
          <w:lang w:eastAsia="zh-CN"/>
        </w:rPr>
        <w:t>.</w:t>
      </w:r>
    </w:p>
    <w:p w:rsidR="001954F1" w:rsidRPr="001954F1" w:rsidRDefault="00A870E4" w:rsidP="001F10A5">
      <w:pPr>
        <w:pStyle w:val="EditorsNote"/>
        <w:rPr>
          <w:rFonts w:eastAsia="宋体"/>
          <w:lang w:eastAsia="zh-CN"/>
        </w:rPr>
      </w:pPr>
      <w:r w:rsidRPr="001F10A5">
        <w:rPr>
          <w:rFonts w:eastAsia="宋体"/>
          <w:lang w:eastAsia="zh-CN"/>
        </w:rPr>
        <w:t>Editor’s Note: whether the round-trip</w:t>
      </w:r>
      <w:r w:rsidR="00F274BD">
        <w:rPr>
          <w:rFonts w:eastAsia="宋体"/>
          <w:lang w:eastAsia="zh-CN"/>
        </w:rPr>
        <w:t xml:space="preserve"> delay can be used to generate </w:t>
      </w:r>
      <w:r w:rsidR="00F274BD">
        <w:rPr>
          <w:rFonts w:eastAsia="宋体" w:hint="eastAsia"/>
          <w:lang w:eastAsia="zh-CN"/>
        </w:rPr>
        <w:t>p</w:t>
      </w:r>
      <w:r w:rsidR="00F274BD">
        <w:rPr>
          <w:rFonts w:eastAsia="宋体"/>
          <w:lang w:eastAsia="zh-CN"/>
        </w:rPr>
        <w:t xml:space="preserve">acket </w:t>
      </w:r>
      <w:r w:rsidR="00F274BD">
        <w:rPr>
          <w:rFonts w:eastAsia="宋体" w:hint="eastAsia"/>
          <w:lang w:eastAsia="zh-CN"/>
        </w:rPr>
        <w:t>d</w:t>
      </w:r>
      <w:r w:rsidR="00F274BD">
        <w:rPr>
          <w:rFonts w:eastAsia="宋体"/>
          <w:lang w:eastAsia="zh-CN"/>
        </w:rPr>
        <w:t xml:space="preserve">elay </w:t>
      </w:r>
      <w:r w:rsidR="00F274BD">
        <w:rPr>
          <w:rFonts w:eastAsia="宋体" w:hint="eastAsia"/>
          <w:lang w:eastAsia="zh-CN"/>
        </w:rPr>
        <w:t>v</w:t>
      </w:r>
      <w:r w:rsidRPr="001F10A5">
        <w:rPr>
          <w:rFonts w:eastAsia="宋体"/>
          <w:lang w:eastAsia="zh-CN"/>
        </w:rPr>
        <w:t>ariation is FFS</w:t>
      </w:r>
      <w:r w:rsidR="00827F1F">
        <w:rPr>
          <w:rFonts w:eastAsia="宋体" w:hint="eastAsia"/>
          <w:lang w:eastAsia="zh-CN"/>
        </w:rPr>
        <w:t>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A36369" w15:done="0"/>
  <w15:commentEx w15:paraId="4D6A9E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A0A0" w16cex:dateUtc="2023-01-18T15:45:00Z"/>
  <w16cex:commentExtensible w16cex:durableId="27729BD0" w16cex:dateUtc="2023-01-18T1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36369" w16cid:durableId="2772A0A0"/>
  <w16cid:commentId w16cid:paraId="4D6A9E9B" w16cid:durableId="27729B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BD0" w:rsidRDefault="00445BD0" w:rsidP="006264C5">
      <w:pPr>
        <w:spacing w:after="0"/>
      </w:pPr>
      <w:r>
        <w:separator/>
      </w:r>
    </w:p>
  </w:endnote>
  <w:endnote w:type="continuationSeparator" w:id="0">
    <w:p w:rsidR="00445BD0" w:rsidRDefault="00445BD0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BD0" w:rsidRDefault="00445BD0">
      <w:pPr>
        <w:spacing w:after="0"/>
      </w:pPr>
      <w:r>
        <w:separator/>
      </w:r>
    </w:p>
  </w:footnote>
  <w:footnote w:type="continuationSeparator" w:id="0">
    <w:p w:rsidR="00445BD0" w:rsidRDefault="00445BD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7B2AD4">
      <w:fldChar w:fldCharType="begin"/>
    </w:r>
    <w:r>
      <w:instrText>PAGE</w:instrText>
    </w:r>
    <w:r w:rsidR="007B2AD4">
      <w:fldChar w:fldCharType="separate"/>
    </w:r>
    <w:r>
      <w:t>1</w:t>
    </w:r>
    <w:r w:rsidR="007B2AD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nacio Rivas MOLINA">
    <w15:presenceInfo w15:providerId="AD" w15:userId="S::ignacio.rivas.molina@ericsson.com::6a29ed74-0fd8-4ef0-ad0c-72496c9e5d43"/>
  </w15:person>
  <w15:person w15:author="tencent">
    <w15:presenceInfo w15:providerId="None" w15:userId="tencent"/>
  </w15:person>
  <w15:person w15:author="samsung">
    <w15:presenceInfo w15:providerId="None" w15:userId="samsu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06F4D"/>
    <w:rsid w:val="0002052D"/>
    <w:rsid w:val="000222BA"/>
    <w:rsid w:val="00022E4A"/>
    <w:rsid w:val="0003516F"/>
    <w:rsid w:val="00037319"/>
    <w:rsid w:val="00043AF0"/>
    <w:rsid w:val="00046DF8"/>
    <w:rsid w:val="00047B7B"/>
    <w:rsid w:val="00050C75"/>
    <w:rsid w:val="0005707D"/>
    <w:rsid w:val="000649DA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187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954F1"/>
    <w:rsid w:val="001A08B3"/>
    <w:rsid w:val="001A1C52"/>
    <w:rsid w:val="001A2B04"/>
    <w:rsid w:val="001A347F"/>
    <w:rsid w:val="001A7B60"/>
    <w:rsid w:val="001B411F"/>
    <w:rsid w:val="001B52F0"/>
    <w:rsid w:val="001B7A65"/>
    <w:rsid w:val="001C1CBB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10A5"/>
    <w:rsid w:val="001F5A5A"/>
    <w:rsid w:val="001F7656"/>
    <w:rsid w:val="002009BD"/>
    <w:rsid w:val="002014DA"/>
    <w:rsid w:val="0021531F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1C1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95E04"/>
    <w:rsid w:val="002A20AC"/>
    <w:rsid w:val="002A5653"/>
    <w:rsid w:val="002A6157"/>
    <w:rsid w:val="002B0414"/>
    <w:rsid w:val="002B213E"/>
    <w:rsid w:val="002B5741"/>
    <w:rsid w:val="002B761D"/>
    <w:rsid w:val="002C26A2"/>
    <w:rsid w:val="002C2D72"/>
    <w:rsid w:val="002D093D"/>
    <w:rsid w:val="002D517F"/>
    <w:rsid w:val="002D51FE"/>
    <w:rsid w:val="002D6974"/>
    <w:rsid w:val="002E16F0"/>
    <w:rsid w:val="002E269C"/>
    <w:rsid w:val="002E5072"/>
    <w:rsid w:val="002F39BC"/>
    <w:rsid w:val="002F5B45"/>
    <w:rsid w:val="00300AA6"/>
    <w:rsid w:val="00305409"/>
    <w:rsid w:val="0031096C"/>
    <w:rsid w:val="0031179A"/>
    <w:rsid w:val="00315EFF"/>
    <w:rsid w:val="0031795A"/>
    <w:rsid w:val="00320161"/>
    <w:rsid w:val="00320EDF"/>
    <w:rsid w:val="003226B4"/>
    <w:rsid w:val="0032317E"/>
    <w:rsid w:val="00323F9B"/>
    <w:rsid w:val="003409FD"/>
    <w:rsid w:val="00344134"/>
    <w:rsid w:val="003450DF"/>
    <w:rsid w:val="003542D9"/>
    <w:rsid w:val="003609EF"/>
    <w:rsid w:val="0036231A"/>
    <w:rsid w:val="00366052"/>
    <w:rsid w:val="0037477B"/>
    <w:rsid w:val="00374DD4"/>
    <w:rsid w:val="003758B8"/>
    <w:rsid w:val="0037783E"/>
    <w:rsid w:val="003828EB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3D19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E6D8A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11C"/>
    <w:rsid w:val="00444BFC"/>
    <w:rsid w:val="00445BD0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85D8A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6A30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30204"/>
    <w:rsid w:val="00530376"/>
    <w:rsid w:val="0053166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57F1C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C3489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43C8D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3733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2AD4"/>
    <w:rsid w:val="007B3F90"/>
    <w:rsid w:val="007B512A"/>
    <w:rsid w:val="007C2097"/>
    <w:rsid w:val="007C3943"/>
    <w:rsid w:val="007C7997"/>
    <w:rsid w:val="007D0159"/>
    <w:rsid w:val="007D1170"/>
    <w:rsid w:val="007D2A16"/>
    <w:rsid w:val="007D6A07"/>
    <w:rsid w:val="007E1C35"/>
    <w:rsid w:val="007E2BAC"/>
    <w:rsid w:val="007E2FEB"/>
    <w:rsid w:val="007E4185"/>
    <w:rsid w:val="007F14EB"/>
    <w:rsid w:val="007F2E1F"/>
    <w:rsid w:val="007F7259"/>
    <w:rsid w:val="00803BCE"/>
    <w:rsid w:val="008040A8"/>
    <w:rsid w:val="00824377"/>
    <w:rsid w:val="008279FA"/>
    <w:rsid w:val="00827F1F"/>
    <w:rsid w:val="008339E9"/>
    <w:rsid w:val="0083468D"/>
    <w:rsid w:val="008375EF"/>
    <w:rsid w:val="008402FD"/>
    <w:rsid w:val="00844D1D"/>
    <w:rsid w:val="008626E7"/>
    <w:rsid w:val="0086279A"/>
    <w:rsid w:val="008642CF"/>
    <w:rsid w:val="0086444B"/>
    <w:rsid w:val="008660C7"/>
    <w:rsid w:val="00870EE7"/>
    <w:rsid w:val="00876E5A"/>
    <w:rsid w:val="00880612"/>
    <w:rsid w:val="00880F54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77991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3DE"/>
    <w:rsid w:val="009C5597"/>
    <w:rsid w:val="009D1F5C"/>
    <w:rsid w:val="009E1419"/>
    <w:rsid w:val="009E3297"/>
    <w:rsid w:val="009E61DD"/>
    <w:rsid w:val="009F43FB"/>
    <w:rsid w:val="009F447A"/>
    <w:rsid w:val="009F734F"/>
    <w:rsid w:val="00A0132D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55405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870E4"/>
    <w:rsid w:val="00A9154F"/>
    <w:rsid w:val="00A928CC"/>
    <w:rsid w:val="00A95B0F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AF7247"/>
    <w:rsid w:val="00B058F0"/>
    <w:rsid w:val="00B06F80"/>
    <w:rsid w:val="00B135E8"/>
    <w:rsid w:val="00B16DB5"/>
    <w:rsid w:val="00B176E0"/>
    <w:rsid w:val="00B178C5"/>
    <w:rsid w:val="00B258BB"/>
    <w:rsid w:val="00B36A1E"/>
    <w:rsid w:val="00B36E6C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3B30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5320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94B3F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274BD"/>
    <w:rsid w:val="00F300FB"/>
    <w:rsid w:val="00F37BB4"/>
    <w:rsid w:val="00F52A87"/>
    <w:rsid w:val="00F55818"/>
    <w:rsid w:val="00F56376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485D8A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62659-BD60-4532-B7D9-3570B84A2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D943F-331A-41CF-B679-EAC06F04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E57782-077A-45AA-99A7-E783711AC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F82003-A3F3-4E32-983C-554E29DC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534</Words>
  <Characters>3050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cmcc-2</cp:lastModifiedBy>
  <cp:revision>17</cp:revision>
  <cp:lastPrinted>1899-12-31T23:00:00Z</cp:lastPrinted>
  <dcterms:created xsi:type="dcterms:W3CDTF">2023-01-21T01:52:00Z</dcterms:created>
  <dcterms:modified xsi:type="dcterms:W3CDTF">2023-01-21T02:18:00Z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ContentTypeId">
    <vt:lpwstr>0x010100C3E0CF94FDCB7D4A85AB94CF2160F56E</vt:lpwstr>
  </property>
</Properties>
</file>